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D88C26" w14:textId="77777777" w:rsidR="00986E66" w:rsidRDefault="00986E66" w:rsidP="00986E6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CAPLE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d.ca.1489)</w:t>
      </w:r>
    </w:p>
    <w:p w14:paraId="238559A2" w14:textId="77777777" w:rsidR="00986E66" w:rsidRDefault="00986E66" w:rsidP="00986E6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Gentleman.</w:t>
      </w:r>
    </w:p>
    <w:p w14:paraId="4DCC6ECC" w14:textId="77777777" w:rsidR="00986E66" w:rsidRDefault="00986E66" w:rsidP="00986E66">
      <w:pPr>
        <w:pStyle w:val="NoSpacing"/>
        <w:rPr>
          <w:rFonts w:cs="Times New Roman"/>
          <w:szCs w:val="24"/>
        </w:rPr>
      </w:pPr>
    </w:p>
    <w:p w14:paraId="36C364DF" w14:textId="77777777" w:rsidR="00986E66" w:rsidRDefault="00986E66" w:rsidP="00986E66">
      <w:pPr>
        <w:pStyle w:val="NoSpacing"/>
        <w:rPr>
          <w:rFonts w:cs="Times New Roman"/>
          <w:szCs w:val="24"/>
        </w:rPr>
      </w:pPr>
    </w:p>
    <w:p w14:paraId="010193E9" w14:textId="77777777" w:rsidR="00986E66" w:rsidRDefault="00986E66" w:rsidP="00986E6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Feb.1489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Herefordshire and the </w:t>
      </w:r>
    </w:p>
    <w:p w14:paraId="3493FD67" w14:textId="77777777" w:rsidR="00986E66" w:rsidRDefault="00986E66" w:rsidP="00986E6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adjacent Welsh March.       (C.F.R. 1485-1509 p.87)</w:t>
      </w:r>
    </w:p>
    <w:p w14:paraId="2C6D3542" w14:textId="77777777" w:rsidR="00986E66" w:rsidRDefault="00986E66" w:rsidP="00986E66">
      <w:pPr>
        <w:pStyle w:val="NoSpacing"/>
        <w:rPr>
          <w:rFonts w:cs="Times New Roman"/>
          <w:szCs w:val="24"/>
        </w:rPr>
      </w:pPr>
    </w:p>
    <w:p w14:paraId="74A0E5F9" w14:textId="77777777" w:rsidR="00986E66" w:rsidRDefault="00986E66" w:rsidP="00986E66">
      <w:pPr>
        <w:pStyle w:val="NoSpacing"/>
        <w:rPr>
          <w:rFonts w:cs="Times New Roman"/>
          <w:szCs w:val="24"/>
        </w:rPr>
      </w:pPr>
    </w:p>
    <w:p w14:paraId="5BA38478" w14:textId="77777777" w:rsidR="00986E66" w:rsidRDefault="00986E66" w:rsidP="00986E6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September 2024</w:t>
      </w:r>
    </w:p>
    <w:p w14:paraId="6BD09AA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528B25" w14:textId="77777777" w:rsidR="00986E66" w:rsidRDefault="00986E66" w:rsidP="009139A6">
      <w:r>
        <w:separator/>
      </w:r>
    </w:p>
  </w:endnote>
  <w:endnote w:type="continuationSeparator" w:id="0">
    <w:p w14:paraId="0AC28063" w14:textId="77777777" w:rsidR="00986E66" w:rsidRDefault="00986E6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EA92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3A4F0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B21E5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58F4E6" w14:textId="77777777" w:rsidR="00986E66" w:rsidRDefault="00986E66" w:rsidP="009139A6">
      <w:r>
        <w:separator/>
      </w:r>
    </w:p>
  </w:footnote>
  <w:footnote w:type="continuationSeparator" w:id="0">
    <w:p w14:paraId="1E76B616" w14:textId="77777777" w:rsidR="00986E66" w:rsidRDefault="00986E6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29D70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92B7A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466B3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E66"/>
    <w:rsid w:val="000666E0"/>
    <w:rsid w:val="002510B7"/>
    <w:rsid w:val="00270799"/>
    <w:rsid w:val="005C130B"/>
    <w:rsid w:val="007F388D"/>
    <w:rsid w:val="00826F5C"/>
    <w:rsid w:val="009139A6"/>
    <w:rsid w:val="009411C2"/>
    <w:rsid w:val="009448BB"/>
    <w:rsid w:val="00947624"/>
    <w:rsid w:val="00986E66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922B1"/>
  <w15:chartTrackingRefBased/>
  <w15:docId w15:val="{26E72305-DCD1-4DC1-BE2F-D641B72DD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2024-09-15T18:02:00Z</dcterms:created>
  <dcterms:modified xsi:type="dcterms:W3CDTF">2024-09-15T18:02:00Z</dcterms:modified>
</cp:coreProperties>
</file>